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C0732" w14:textId="77777777" w:rsidR="00D42907" w:rsidRDefault="00D42907" w:rsidP="00D429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RYSDON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E8CFD28" w14:textId="77777777" w:rsidR="00D42907" w:rsidRDefault="00D42907" w:rsidP="00D42907">
      <w:pPr>
        <w:pStyle w:val="NoSpacing"/>
        <w:rPr>
          <w:rFonts w:cs="Times New Roman"/>
          <w:szCs w:val="24"/>
        </w:rPr>
      </w:pPr>
    </w:p>
    <w:p w14:paraId="71D8A1E6" w14:textId="77777777" w:rsidR="00D42907" w:rsidRDefault="00D42907" w:rsidP="00D42907">
      <w:pPr>
        <w:pStyle w:val="NoSpacing"/>
        <w:rPr>
          <w:rFonts w:cs="Times New Roman"/>
          <w:szCs w:val="24"/>
        </w:rPr>
      </w:pPr>
    </w:p>
    <w:p w14:paraId="1EC7E181" w14:textId="77777777" w:rsidR="00D42907" w:rsidRDefault="00D42907" w:rsidP="00D429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against John </w:t>
      </w:r>
      <w:proofErr w:type="spellStart"/>
      <w:r>
        <w:rPr>
          <w:rFonts w:cs="Times New Roman"/>
          <w:szCs w:val="24"/>
        </w:rPr>
        <w:t>John</w:t>
      </w:r>
      <w:proofErr w:type="spellEnd"/>
      <w:r>
        <w:rPr>
          <w:rFonts w:cs="Times New Roman"/>
          <w:szCs w:val="24"/>
        </w:rPr>
        <w:t xml:space="preserve"> of Parkham, Devon(q.v.),</w:t>
      </w:r>
    </w:p>
    <w:p w14:paraId="7522C988" w14:textId="77777777" w:rsidR="00D42907" w:rsidRDefault="00D42907" w:rsidP="00D429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one other.</w:t>
      </w:r>
    </w:p>
    <w:p w14:paraId="529A6509" w14:textId="77777777" w:rsidR="00D42907" w:rsidRDefault="00D42907" w:rsidP="00D429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822E337" w14:textId="77777777" w:rsidR="00D42907" w:rsidRDefault="00D42907" w:rsidP="00D42907">
      <w:pPr>
        <w:pStyle w:val="NoSpacing"/>
        <w:rPr>
          <w:rFonts w:cs="Times New Roman"/>
          <w:szCs w:val="24"/>
        </w:rPr>
      </w:pPr>
    </w:p>
    <w:p w14:paraId="3D735965" w14:textId="77777777" w:rsidR="00D42907" w:rsidRDefault="00D42907" w:rsidP="00D42907">
      <w:pPr>
        <w:pStyle w:val="NoSpacing"/>
        <w:rPr>
          <w:rFonts w:cs="Times New Roman"/>
          <w:szCs w:val="24"/>
        </w:rPr>
      </w:pPr>
    </w:p>
    <w:p w14:paraId="0D395C2C" w14:textId="77777777" w:rsidR="00D42907" w:rsidRDefault="00D42907" w:rsidP="00D429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March 2024</w:t>
      </w:r>
    </w:p>
    <w:p w14:paraId="6D27DB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AA661" w14:textId="77777777" w:rsidR="00D42907" w:rsidRDefault="00D42907" w:rsidP="009139A6">
      <w:r>
        <w:separator/>
      </w:r>
    </w:p>
  </w:endnote>
  <w:endnote w:type="continuationSeparator" w:id="0">
    <w:p w14:paraId="2B62C0A8" w14:textId="77777777" w:rsidR="00D42907" w:rsidRDefault="00D429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B0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8C5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EB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1E64F" w14:textId="77777777" w:rsidR="00D42907" w:rsidRDefault="00D42907" w:rsidP="009139A6">
      <w:r>
        <w:separator/>
      </w:r>
    </w:p>
  </w:footnote>
  <w:footnote w:type="continuationSeparator" w:id="0">
    <w:p w14:paraId="5D4B05DC" w14:textId="77777777" w:rsidR="00D42907" w:rsidRDefault="00D429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2BC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17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955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90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2907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C040D"/>
  <w15:chartTrackingRefBased/>
  <w15:docId w15:val="{C5CB6E9B-9863-45F3-820B-E48252BA6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429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2024-04-07T20:17:00Z</dcterms:created>
  <dcterms:modified xsi:type="dcterms:W3CDTF">2024-04-07T20:17:00Z</dcterms:modified>
</cp:coreProperties>
</file>